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D7314" w14:textId="77777777" w:rsidR="00404549" w:rsidRDefault="00220D98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E5D0C21" wp14:editId="30ECB1B3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A6B3E7F" w14:textId="77777777"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6599A1" w14:textId="7315616A" w:rsidR="00220D98" w:rsidRPr="002771A2" w:rsidRDefault="00440463" w:rsidP="0088632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440463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التطوير الوظيفي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5D0C21"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6A6B3E7F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306599A1" w14:textId="7315616A" w:rsidR="00220D98" w:rsidRPr="002771A2" w:rsidRDefault="00440463" w:rsidP="0088632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440463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التطوير الوظيفي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619466EF" w14:textId="77777777" w:rsidR="00F53D08" w:rsidRPr="00F53D08" w:rsidRDefault="00F53D08" w:rsidP="00F53D08">
      <w:pPr>
        <w:rPr>
          <w:rtl/>
        </w:rPr>
      </w:pPr>
    </w:p>
    <w:p w14:paraId="153DC029" w14:textId="77777777" w:rsidR="00F53D08" w:rsidRPr="00F53D08" w:rsidRDefault="00F53D08" w:rsidP="00F53D08">
      <w:pPr>
        <w:rPr>
          <w:rtl/>
        </w:rPr>
      </w:pPr>
    </w:p>
    <w:p w14:paraId="7D01967E" w14:textId="77777777" w:rsidR="00F53D08" w:rsidRPr="00F53D08" w:rsidRDefault="00F53D08" w:rsidP="00F53D08">
      <w:pPr>
        <w:rPr>
          <w:rtl/>
        </w:rPr>
      </w:pPr>
    </w:p>
    <w:p w14:paraId="40F7696B" w14:textId="77777777" w:rsidR="00F53D08" w:rsidRPr="00F53D08" w:rsidRDefault="00F53D08" w:rsidP="00F53D08">
      <w:pPr>
        <w:rPr>
          <w:rtl/>
        </w:rPr>
      </w:pPr>
    </w:p>
    <w:p w14:paraId="6E93FB45" w14:textId="77777777" w:rsidR="00F53D08" w:rsidRPr="00F53D08" w:rsidRDefault="00F53D08" w:rsidP="00F53D08">
      <w:pPr>
        <w:rPr>
          <w:rtl/>
        </w:rPr>
      </w:pPr>
    </w:p>
    <w:p w14:paraId="3E1B7842" w14:textId="77777777" w:rsidR="00F53D08" w:rsidRPr="00F53D08" w:rsidRDefault="00F53D08" w:rsidP="00F53D08">
      <w:pPr>
        <w:rPr>
          <w:rtl/>
        </w:rPr>
      </w:pPr>
    </w:p>
    <w:p w14:paraId="3EE14EEC" w14:textId="77777777" w:rsidR="00F53D08" w:rsidRPr="00F53D08" w:rsidRDefault="00F53D08" w:rsidP="00F53D08">
      <w:pPr>
        <w:rPr>
          <w:rtl/>
        </w:rPr>
      </w:pPr>
    </w:p>
    <w:p w14:paraId="649D907E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0BBD2D09" w14:textId="77777777" w:rsidR="00F53D08" w:rsidRPr="00F53D08" w:rsidRDefault="00F53D08" w:rsidP="00F53D08">
      <w:pPr>
        <w:rPr>
          <w:rtl/>
        </w:rPr>
      </w:pPr>
    </w:p>
    <w:p w14:paraId="73755E06" w14:textId="2371EB91" w:rsidR="00786344" w:rsidRDefault="00440463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6466D804" wp14:editId="783CC652">
            <wp:simplePos x="0" y="0"/>
            <wp:positionH relativeFrom="page">
              <wp:align>left</wp:align>
            </wp:positionH>
            <wp:positionV relativeFrom="paragraph">
              <wp:posOffset>2226310</wp:posOffset>
            </wp:positionV>
            <wp:extent cx="7553714" cy="4130040"/>
            <wp:effectExtent l="0" t="0" r="9525" b="381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714" cy="413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78A50F60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7821B787" wp14:editId="408AA370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843C0A" w14:textId="77777777"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21B787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1A843C0A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4BD82C" w14:textId="77777777" w:rsidR="00E34879" w:rsidRPr="00886328" w:rsidRDefault="00E34879" w:rsidP="00E34879">
      <w:pPr>
        <w:jc w:val="center"/>
        <w:rPr>
          <w:rFonts w:ascii="Adobe Arabic" w:eastAsia="Calibri" w:hAnsi="Adobe Arabic" w:cs="Adobe Arabic"/>
          <w:color w:val="C00000"/>
          <w:sz w:val="10"/>
          <w:szCs w:val="10"/>
          <w:rtl/>
        </w:rPr>
      </w:pPr>
    </w:p>
    <w:p w14:paraId="4BB10B64" w14:textId="4B181511" w:rsidR="00786344" w:rsidRDefault="00886328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9" w:history="1">
        <w:r w:rsidR="00E34879" w:rsidRPr="0088632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786344" w:rsidRPr="00886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886328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886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786344" w14:paraId="07B13FD9" w14:textId="77777777" w:rsidTr="00160A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20EDB76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1ACE106" wp14:editId="004154C9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AFB606B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F06196D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0A6973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55E5FEF" wp14:editId="70934783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25EC9F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7C4E8D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5DE2EAC" w14:textId="6081AEF9" w:rsidR="00786344" w:rsidRPr="00B71975" w:rsidRDefault="00160AFE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يُقصد بالمسار المهني مجموعة المهام والمسؤوليات التي يؤديها الفرد حالياً في منظمة معينة مقابل أجر</w:t>
            </w:r>
            <w:r w:rsidR="00E34879"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4315B804" w14:textId="77777777" w:rsidTr="00160A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5EB269F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D2B6632" wp14:editId="64FC84DF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BCA8943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93583D8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50FC664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68250C1" wp14:editId="1060CB9E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B76684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93ACAC3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1F816BEA" w14:textId="32A2ACD3" w:rsidR="00786344" w:rsidRPr="00B71975" w:rsidRDefault="00160AFE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</w:rPr>
              <w:t>التخطيط الوظيفي هو عملية منهجية يحدد فيها الفرد أهدافه المهنية ويضع خطة لتحقيقها بناءً على قدراته واحتياجات السوق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14:paraId="496669AD" w14:textId="77777777" w:rsidTr="00160AFE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3413A49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C701528" wp14:editId="22E8988B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ECD5B7F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865CB46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4342495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030CD75" wp14:editId="7B46EDD9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D7366CD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F6C2E09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42EFB2A" w14:textId="0DCBBDF2" w:rsidR="00786344" w:rsidRPr="00B71975" w:rsidRDefault="00160AFE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</w:rPr>
              <w:t>تعتبر نقاط القوة هي المهارات والسمات التي يتميز بها الفرد وتساعده على التفوق في مجال عمله</w:t>
            </w:r>
            <w:r w:rsidR="00045076"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5E799E7B" w14:textId="77777777" w:rsidTr="00160A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8F0EF94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B1F90B2" wp14:editId="34FEE80A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0A9002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4E2409E2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79C0C86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2188659" wp14:editId="71E6DF71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0B1AED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8996053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F111C5B" w14:textId="4668FDC9" w:rsidR="00786344" w:rsidRPr="00B71975" w:rsidRDefault="00160AFE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</w:rPr>
              <w:t>وفقاً لنموذج (70:20:10)، فإن النسبة الأكبر من التعلم المهني (70%) تأتي من خلال التدريب الرسمي والقراءة</w:t>
            </w:r>
            <w:r w:rsid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670AFB67" w14:textId="77777777" w:rsidTr="00160AFE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AC1C333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116ED75" wp14:editId="27A081A4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22B5F21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66A78A8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DA3AC0E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39A25C7" wp14:editId="5BA81BC8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3CB2033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B0C8BFF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6B6399AA" w14:textId="468EA312" w:rsidR="00786344" w:rsidRPr="00B71975" w:rsidRDefault="00160AFE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تعتبر "مقاومة التغيير" والتشبث بمنطقة الراحة من المعوقات الخارجية للتطور الوظيفي</w:t>
            </w:r>
            <w:r w:rsidR="00045076"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08C865AA" w14:textId="77777777" w:rsidTr="00160A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B5B86F2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B3EB55A" wp14:editId="0FC0148A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2C46A4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154B44C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995C543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6E0B99D" wp14:editId="063DA0D1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C56172D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1BD8CB4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FCBCEC6" w14:textId="0F6E517C" w:rsidR="00786344" w:rsidRPr="00B71975" w:rsidRDefault="00160AFE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يجب أن يكون الهدف المهني الذكي (</w:t>
            </w:r>
            <w:r w:rsidRPr="00160AFE">
              <w:rPr>
                <w:rFonts w:ascii="Sakkal Majalla" w:hAnsi="Sakkal Majalla"/>
                <w:sz w:val="40"/>
                <w:szCs w:val="40"/>
                <w:lang w:bidi="ar-SY"/>
              </w:rPr>
              <w:t>SMART</w:t>
            </w: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محدداً بزمن واضح للإنجاز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720022DF" w14:textId="77777777" w:rsidTr="00160AFE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AF0D52C" w14:textId="77777777"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54F312B" wp14:editId="4A1DFDC9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BE5740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42EA51E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C814937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B9DE693" wp14:editId="73A39E72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9958E1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6E28A3D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BDE1608" w14:textId="51F6297D" w:rsidR="00786344" w:rsidRPr="002D5FBB" w:rsidRDefault="00160AFE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التميز الوظيفي يعني الالتزام فقط بالمهام الوظيفية المطلوبة دون الحاجة لإضافة قيمة استثنائية للمؤسسة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6FE3F6A1" w14:textId="77777777" w:rsidTr="00160A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A46A96B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67025DCB" wp14:editId="60D5219D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D73644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3DE30A2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DFC8AA0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B778150" wp14:editId="62A8CEE0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37A5CC9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C5ED273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CBC53B4" w14:textId="5FDBED90" w:rsidR="0049367F" w:rsidRPr="0049367F" w:rsidRDefault="00160AFE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الأهداف متوسطة المدى هي التي يتم تحقيقها عادةً في فترة تتراوح بين سنة إلى ثلاث سنوات</w:t>
            </w:r>
            <w:r w:rsidR="0049367F"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526B0F55" w14:textId="77777777" w:rsidTr="00160AFE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7798151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115481D" wp14:editId="287C20C2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C9AF64E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B62B999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576ECC4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D016A00" wp14:editId="7A4C57D4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D3CAA1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E65C7F0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1B40685" w14:textId="4FE06E93" w:rsidR="0049367F" w:rsidRPr="0049367F" w:rsidRDefault="00160AFE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الوعي الذاتي يعني فهم الفرد لقدراته وميوله وقيمه المهنية، وهو أساس التخطيط الفعال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71961640" w14:textId="77777777" w:rsidTr="00160A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03802BF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DD24FA8" wp14:editId="6846D2BF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7049D83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FCE558B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9B48E97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00FC6C0" wp14:editId="784873A9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A8096D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ECEE935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2D5727E" w14:textId="69B55103" w:rsidR="0049367F" w:rsidRPr="0049367F" w:rsidRDefault="00160AFE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"السقف الزجاجي" هو مصطلح يُشير إلى عوائق داخلية نابعة من خوف الموظف من الفشل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1FD1F424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548FBA28" w14:textId="77777777"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28E56966" w14:textId="6106A5AB" w:rsidR="00786344" w:rsidRPr="00E34879" w:rsidRDefault="00886328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0" w:history="1">
        <w:r w:rsidR="00E34879" w:rsidRPr="0088632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786344" w:rsidRPr="00886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786344" w14:paraId="6FCAD3E2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40931DE" w14:textId="5EA28388" w:rsidR="00786344" w:rsidRPr="00220D98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يعبر عن مفهوم "عملية مستمرة لتحسين المهارات بهدف تحقيق الطموحات المهنية وتعزيز القيمة في سوق العمل"؟</w:t>
            </w:r>
          </w:p>
        </w:tc>
      </w:tr>
      <w:tr w:rsidR="00786344" w14:paraId="1A95C07B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32F74D2" w14:textId="56632337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الوظيفة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EA16F88" w14:textId="7AEAE930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التطوير الوظيفي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240AD0A" w14:textId="31B10BEC" w:rsidR="00786344" w:rsidRPr="00E34879" w:rsidRDefault="00160AFE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التوصيف الوظيفي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63B4368" w14:textId="0FAA2D8E" w:rsidR="00786344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المهام الروتينية</w:t>
            </w:r>
          </w:p>
        </w:tc>
      </w:tr>
      <w:tr w:rsidR="00786344" w14:paraId="4223F7AE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E05DE09" w14:textId="55036433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الأداة التي تستخدم لتحليل نقاط القوة والضعف والفرص والتهديدات تسمى:</w:t>
            </w:r>
          </w:p>
        </w:tc>
      </w:tr>
      <w:tr w:rsidR="00786344" w14:paraId="5F2CD0E7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8E1A427" w14:textId="2C29F099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نموذج هولاند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3635320" w14:textId="7DD26EEA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تحليل القيمة المضافة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47895EB" w14:textId="0694D073" w:rsidR="00786344" w:rsidRDefault="00160AFE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 xml:space="preserve">تحليل </w:t>
            </w:r>
            <w:r w:rsidRPr="00160AFE">
              <w:rPr>
                <w:rFonts w:ascii="Sakkal Majalla" w:hAnsi="Sakkal Majalla"/>
                <w:sz w:val="34"/>
                <w:lang w:bidi="ar-SY"/>
              </w:rPr>
              <w:t>SWOT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11C210D" w14:textId="6234108B" w:rsidR="00786344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 xml:space="preserve">منهجية </w:t>
            </w:r>
            <w:r w:rsidRPr="00160AFE">
              <w:rPr>
                <w:rFonts w:ascii="Sakkal Majalla" w:hAnsi="Sakkal Majalla"/>
                <w:sz w:val="34"/>
                <w:lang w:bidi="ar-SY"/>
              </w:rPr>
              <w:t>SMART</w:t>
            </w:r>
          </w:p>
        </w:tc>
      </w:tr>
      <w:tr w:rsidR="00786344" w14:paraId="0A358818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5571E62" w14:textId="1E8BE162" w:rsidR="00786344" w:rsidRPr="00220D98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الحل المقترح للتغلب على عائق "نقص الوعي الذاتي"؟</w:t>
            </w:r>
          </w:p>
        </w:tc>
      </w:tr>
      <w:tr w:rsidR="00786344" w14:paraId="09E518D7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2B2C92D" w14:textId="01F06E40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طلب التغذية الراجعة المستمرة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FDC8F9F" w14:textId="49419AFA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البحث عن راعٍ مهني (</w:t>
            </w:r>
            <w:r w:rsidRPr="00160AFE">
              <w:rPr>
                <w:rFonts w:ascii="Sakkal Majalla" w:hAnsi="Sakkal Majalla"/>
                <w:sz w:val="34"/>
                <w:lang w:bidi="ar-SY"/>
              </w:rPr>
              <w:t>Sponsor</w:t>
            </w: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)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B7EC385" w14:textId="191C4772" w:rsidR="00786344" w:rsidRDefault="00160AFE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تقسيم التغيير لخطوات صغيرة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91F895A" w14:textId="515AAEE9" w:rsidR="00786344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الالتزام بالمهام الفنية فقط</w:t>
            </w:r>
          </w:p>
        </w:tc>
      </w:tr>
      <w:tr w:rsidR="00786344" w14:paraId="765B6C60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4F6AD19" w14:textId="7B729710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تعتبر الأهداف التي تمتد من 3 إلى 10 سنوات وتمثل الرؤية المستقبلية للفرد:</w:t>
            </w:r>
          </w:p>
        </w:tc>
      </w:tr>
      <w:tr w:rsidR="00786344" w14:paraId="048670EB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C5985FA" w14:textId="6F71876B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أهداف قصيرة المدى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1759F44" w14:textId="77A813FB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أهداف تشغيلية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86BA635" w14:textId="15AF4A05" w:rsidR="00786344" w:rsidRPr="00A33EA3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أهداف طويلة المدى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4D40310" w14:textId="1A29C298" w:rsidR="00786344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أهداف عاجلة</w:t>
            </w:r>
          </w:p>
        </w:tc>
      </w:tr>
      <w:tr w:rsidR="00786344" w14:paraId="764A4B9B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4A6990D" w14:textId="0AA65A07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في نموذج (70:20:10)، النسبة التي تبلغ 20% من التعلم المهني تكتسب من خلال:</w:t>
            </w:r>
          </w:p>
        </w:tc>
      </w:tr>
      <w:tr w:rsidR="00786344" w14:paraId="05FFC3F0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B4368E1" w14:textId="12207DC5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الدورات التدريبية الرسمية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41B450D" w14:textId="3151CC62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العلاقات والتفاعل مع الآخرين والتوجيه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534B7E0" w14:textId="0E989EB1" w:rsidR="00786344" w:rsidRPr="00A33EA3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التجارب العملية الصعبة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27ED008" w14:textId="1642F59E" w:rsidR="00786344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قراءة الكتب والمجلات المتخصصة</w:t>
            </w:r>
          </w:p>
        </w:tc>
      </w:tr>
      <w:tr w:rsidR="00786344" w14:paraId="39A0B666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00C7992" w14:textId="6065E02C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إحدى استراتيجيات التميز الوظيفي التي تعتمد على عرض الإنجازات بطريقة مهنية والمشاركة الفاعلة في الاجتماعات هي:</w:t>
            </w:r>
          </w:p>
        </w:tc>
      </w:tr>
      <w:tr w:rsidR="00786344" w14:paraId="7EF6C12A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5823128" w14:textId="58FB6200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الظهور المهني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EA4BE05" w14:textId="029B6B86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التفكير الروتيني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11AB4A3" w14:textId="6C09BAEA" w:rsidR="00786344" w:rsidRPr="00A33EA3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الانعزال الوظيفي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8909D7F" w14:textId="3A845D41" w:rsidR="00786344" w:rsidRPr="00A33EA3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التخطيط المالي</w:t>
            </w:r>
          </w:p>
        </w:tc>
      </w:tr>
      <w:tr w:rsidR="00786344" w14:paraId="2638CE2D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B5D52A8" w14:textId="12F1FF64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حرف (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R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) في منهجية صياغة الأهداف الذكية 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SMART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يشير إلى أن يكون الهدف:</w:t>
            </w:r>
          </w:p>
        </w:tc>
      </w:tr>
      <w:tr w:rsidR="00786344" w14:paraId="4FD2F895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C4A5156" w14:textId="27221306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قابلاً للقياس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A1F4AE6" w14:textId="0636D4FB" w:rsidR="00786344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محدداً بدقة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D8940BC" w14:textId="186F6B10" w:rsidR="00786344" w:rsidRPr="009C13B5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ذا صلة بالطموحات المهنية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585246B" w14:textId="6E36A8A1" w:rsidR="00786344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منتهياً في وقت قصير</w:t>
            </w:r>
          </w:p>
        </w:tc>
      </w:tr>
      <w:tr w:rsidR="00DC7EB7" w14:paraId="2746F70A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B97528E" w14:textId="1C9B2FA4"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المصطلح الذي يصف "سلسلة مترابطة من التجارب والخبرات والمناصب التي يشغلها الفرد طوال حياته العملية"؟</w:t>
            </w:r>
          </w:p>
        </w:tc>
      </w:tr>
      <w:tr w:rsidR="00DC7EB7" w14:paraId="632A2626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880125F" w14:textId="04286AB5" w:rsidR="00DC7EB7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الوظيفة المؤقتة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44DBB41" w14:textId="3CB1890D" w:rsidR="00DC7EB7" w:rsidRPr="003F7E5B" w:rsidRDefault="00160AFE" w:rsidP="00E34879">
            <w:pPr>
              <w:jc w:val="center"/>
              <w:rPr>
                <w:sz w:val="34"/>
                <w:rtl/>
              </w:rPr>
            </w:pPr>
            <w:r w:rsidRPr="00160AFE">
              <w:rPr>
                <w:sz w:val="34"/>
                <w:rtl/>
              </w:rPr>
              <w:t>المسار المهني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5155FF1" w14:textId="7B6FC60B" w:rsidR="00DC7EB7" w:rsidRPr="00E34879" w:rsidRDefault="00160AFE" w:rsidP="00E34879">
            <w:pPr>
              <w:jc w:val="center"/>
              <w:rPr>
                <w:sz w:val="34"/>
                <w:rtl/>
              </w:rPr>
            </w:pPr>
            <w:r w:rsidRPr="00160AFE">
              <w:rPr>
                <w:sz w:val="34"/>
                <w:rtl/>
              </w:rPr>
              <w:t>التدريب التعاوني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00E644A" w14:textId="14355F2C" w:rsidR="00DC7EB7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التقييم الذاتي</w:t>
            </w:r>
          </w:p>
        </w:tc>
      </w:tr>
      <w:tr w:rsidR="00DC7EB7" w14:paraId="098F53BE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30673A4" w14:textId="151EFFA2" w:rsidR="00DC7EB7" w:rsidRPr="00220D98" w:rsidRDefault="00DC7EB7" w:rsidP="00160AFE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يعتبر "بناء شبكة علاقات مهنية قوية والبحث عن راعٍ مهني" حلاً لمواجهة عائق:</w:t>
            </w:r>
          </w:p>
        </w:tc>
      </w:tr>
      <w:tr w:rsidR="00DC7EB7" w14:paraId="64214EF5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A8C487C" w14:textId="37BD6898" w:rsidR="00DC7EB7" w:rsidRPr="003F7E5B" w:rsidRDefault="00160AFE" w:rsidP="00160AFE">
            <w:pPr>
              <w:keepNext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الخوف من الفشل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2C59A2F" w14:textId="697E834C" w:rsidR="00DC7EB7" w:rsidRPr="003F7E5B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السقف الزجاجي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1B8CE73" w14:textId="22726007" w:rsidR="00DC7EB7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نقص المهارات التقنية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9D4CF4C" w14:textId="475BCA8F" w:rsidR="00DC7EB7" w:rsidRDefault="00160A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ضيق الوقت</w:t>
            </w:r>
          </w:p>
        </w:tc>
      </w:tr>
      <w:tr w:rsidR="00DC7EB7" w14:paraId="3F675156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CDEEE42" w14:textId="04915652" w:rsidR="00DC7EB7" w:rsidRPr="00220D98" w:rsidRDefault="00DC7EB7" w:rsidP="00DC7EB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60AFE"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العنصر الذي يمثل "وصفاً واضحاً للوضع المستقبلي المنشود" في خطة التطوير الوظيفي هو:</w:t>
            </w:r>
          </w:p>
        </w:tc>
      </w:tr>
      <w:tr w:rsidR="00DC7EB7" w14:paraId="17063A01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9A837B7" w14:textId="184A7DB3" w:rsidR="00DC7EB7" w:rsidRPr="003F7E5B" w:rsidRDefault="00160AFE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الرسالة المهنية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56E61C3" w14:textId="37542F90" w:rsidR="00DC7EB7" w:rsidRPr="003F7E5B" w:rsidRDefault="00160AFE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تحليل الفجوات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6A96077" w14:textId="4652C260" w:rsidR="00DC7EB7" w:rsidRPr="00DC7EB7" w:rsidRDefault="00160AFE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الرؤية المهنية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AE67AEB" w14:textId="023428EA" w:rsidR="00DC7EB7" w:rsidRPr="00DC7EB7" w:rsidRDefault="00160AFE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مؤشرات النجاح</w:t>
            </w:r>
          </w:p>
        </w:tc>
      </w:tr>
    </w:tbl>
    <w:p w14:paraId="64EBE76B" w14:textId="77777777" w:rsidR="00464AA2" w:rsidRDefault="00464AA2" w:rsidP="00645631">
      <w:pPr>
        <w:bidi w:val="0"/>
        <w:spacing w:after="160" w:line="259" w:lineRule="auto"/>
        <w:jc w:val="left"/>
      </w:pPr>
    </w:p>
    <w:p w14:paraId="4919D068" w14:textId="26D6198E" w:rsidR="00160AFE" w:rsidRDefault="00160AFE">
      <w:pPr>
        <w:bidi w:val="0"/>
        <w:spacing w:after="160" w:line="259" w:lineRule="auto"/>
        <w:jc w:val="left"/>
      </w:pPr>
      <w:r>
        <w:br w:type="page"/>
      </w:r>
    </w:p>
    <w:p w14:paraId="2405B912" w14:textId="77777777" w:rsidR="00160AFE" w:rsidRDefault="00160AFE" w:rsidP="00160AFE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1E83DA3E" wp14:editId="4358522B">
                <wp:extent cx="5633504" cy="593062"/>
                <wp:effectExtent l="0" t="0" r="5715" b="0"/>
                <wp:docPr id="1138464999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806892914" name="Rectangle 806892914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516677706" name="Rectangle 1516677706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033502515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542B15" w14:textId="529C0C37" w:rsidR="00160AFE" w:rsidRDefault="00160AFE" w:rsidP="00160AFE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83DA3E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">
                <v:rect id="Rectangle 806892914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" fillcolor="#f2f2f2" stroked="f" strokeweight="1pt"/>
                <v:rect id="Rectangle 1516677706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" filled="f" stroked="f">
                  <v:textbox>
                    <w:txbxContent>
                      <w:p w14:paraId="5C542B15" w14:textId="529C0C37" w:rsidR="00160AFE" w:rsidRDefault="00160AFE" w:rsidP="00160AFE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A99A55C" w14:textId="77777777" w:rsidR="00160AFE" w:rsidRDefault="00160AFE" w:rsidP="00160AFE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43696847" w14:textId="36ED67EB" w:rsidR="00160AFE" w:rsidRDefault="00886328" w:rsidP="00160AFE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160AFE" w:rsidRPr="0088632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160AFE" w:rsidRPr="00886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160AFE" w:rsidRPr="00886328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160AFE" w:rsidRPr="00886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160AFE" w14:paraId="3BD3581F" w14:textId="77777777" w:rsidTr="00D417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D24BED" w14:textId="77777777" w:rsidR="00160AFE" w:rsidRPr="00220D98" w:rsidRDefault="00160AFE" w:rsidP="00D41734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E5506B3" wp14:editId="0EEEDB05">
                      <wp:extent cx="295275" cy="295275"/>
                      <wp:effectExtent l="9525" t="9525" r="9525" b="9525"/>
                      <wp:docPr id="1988187639" name="Rectangle: Rounded Corners 19881876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2E7E5D5" id="Rectangle: Rounded Corners 19881876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7B79EA9" w14:textId="77777777" w:rsidR="00160AFE" w:rsidRPr="00220D98" w:rsidRDefault="00160AFE" w:rsidP="00D41734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A4E91E2" w14:textId="77777777" w:rsidR="00160AFE" w:rsidRPr="00045076" w:rsidRDefault="00160AFE" w:rsidP="00D41734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C55080F" wp14:editId="65231EF5">
                      <wp:extent cx="295275" cy="295275"/>
                      <wp:effectExtent l="9525" t="9525" r="9525" b="9525"/>
                      <wp:docPr id="1402150879" name="Rectangle: Rounded Corners 14021508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03F5D65" id="Rectangle: Rounded Corners 14021508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33F78CB" w14:textId="77777777" w:rsidR="00160AFE" w:rsidRPr="00220D98" w:rsidRDefault="00160AFE" w:rsidP="00D41734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50A00F4" w14:textId="77777777" w:rsidR="00160AFE" w:rsidRPr="00B71975" w:rsidRDefault="00160AFE" w:rsidP="00D417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يُقصد بالمسار المهني مجموعة المهام والمسؤوليات التي يؤديها الفرد حالياً في منظمة معينة مقابل أجر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160AFE" w14:paraId="5507786A" w14:textId="77777777" w:rsidTr="00D41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5E8820B" w14:textId="77777777" w:rsidR="00160AFE" w:rsidRPr="00220D98" w:rsidRDefault="00160AFE" w:rsidP="00D41734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F67926B" wp14:editId="1368DE8D">
                      <wp:extent cx="295275" cy="295275"/>
                      <wp:effectExtent l="9525" t="9525" r="9525" b="9525"/>
                      <wp:docPr id="1074465111" name="Rectangle: Rounded Corners 1074465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06D8F73" id="Rectangle: Rounded Corners 107446511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3D19F3D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BD6A654" w14:textId="77777777" w:rsidR="00160AFE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92E8C3B" wp14:editId="49C69870">
                      <wp:extent cx="295275" cy="295275"/>
                      <wp:effectExtent l="9525" t="9525" r="9525" b="9525"/>
                      <wp:docPr id="1354999732" name="Rectangle: Rounded Corners 13549997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75240A2" id="Rectangle: Rounded Corners 13549997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4B79CB6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303D4CC" w14:textId="77777777" w:rsidR="00160AFE" w:rsidRPr="00B71975" w:rsidRDefault="00160AFE" w:rsidP="00D41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</w:rPr>
              <w:t>التخطيط الوظيفي هو عملية منهجية يحدد فيها الفرد أهدافه المهنية ويضع خطة لتحقيقها بناءً على قدراته واحتياجات السوق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160AFE" w14:paraId="25EA386E" w14:textId="77777777" w:rsidTr="00D4173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AA36057" w14:textId="77777777" w:rsidR="00160AFE" w:rsidRPr="00220D98" w:rsidRDefault="00160AFE" w:rsidP="00D41734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2D2D4D5" wp14:editId="4D3BC88B">
                      <wp:extent cx="295275" cy="295275"/>
                      <wp:effectExtent l="9525" t="9525" r="9525" b="9525"/>
                      <wp:docPr id="1638478984" name="Rectangle: Rounded Corners 1638478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4B3A59" id="Rectangle: Rounded Corners 16384789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08B39751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CC0AA42" w14:textId="77777777" w:rsidR="00160AFE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9895C2F" wp14:editId="75A228D3">
                      <wp:extent cx="295275" cy="295275"/>
                      <wp:effectExtent l="9525" t="9525" r="9525" b="9525"/>
                      <wp:docPr id="1844441706" name="Rectangle: Rounded Corners 18444417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58BB2D" id="Rectangle: Rounded Corners 184444170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65089C8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AC29566" w14:textId="77777777" w:rsidR="00160AFE" w:rsidRPr="00B71975" w:rsidRDefault="00160AFE" w:rsidP="00D41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</w:rPr>
              <w:t>تعتبر نقاط القوة هي المهارات والسمات التي يتميز بها الفرد وتساعده على التفوق في مجال عمله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160AFE" w14:paraId="696FE1FA" w14:textId="77777777" w:rsidTr="00D41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583ADA7" w14:textId="77777777" w:rsidR="00160AFE" w:rsidRPr="00220D98" w:rsidRDefault="00160AFE" w:rsidP="00D41734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90517DE" wp14:editId="03718B2D">
                      <wp:extent cx="295275" cy="295275"/>
                      <wp:effectExtent l="9525" t="9525" r="9525" b="9525"/>
                      <wp:docPr id="1727593737" name="Rectangle: Rounded Corners 17275937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4B7D2B" id="Rectangle: Rounded Corners 17275937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47A9A367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1EE880C" w14:textId="77777777" w:rsidR="00160AFE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5F4E390" wp14:editId="0ECAD738">
                      <wp:extent cx="295275" cy="295275"/>
                      <wp:effectExtent l="9525" t="9525" r="9525" b="9525"/>
                      <wp:docPr id="1424746320" name="Rectangle: Rounded Corners 1424746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BB6771" id="Rectangle: Rounded Corners 14247463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6E62833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06A0FF54" w14:textId="77777777" w:rsidR="00160AFE" w:rsidRPr="00B71975" w:rsidRDefault="00160AFE" w:rsidP="00D41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</w:rPr>
              <w:t>وفقاً لنموذج (70:20:10)، فإن النسبة الأكبر من التعلم المهني (70%) تأتي من خلال التدريب الرسمي والقراءة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160AFE" w14:paraId="435B3658" w14:textId="77777777" w:rsidTr="00D4173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43D10F6" w14:textId="77777777" w:rsidR="00160AFE" w:rsidRPr="00220D98" w:rsidRDefault="00160AFE" w:rsidP="00D41734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6AF32E6" wp14:editId="5A4053D5">
                      <wp:extent cx="295275" cy="295275"/>
                      <wp:effectExtent l="9525" t="9525" r="9525" b="9525"/>
                      <wp:docPr id="1436096263" name="Rectangle: Rounded Corners 1436096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EA67139" id="Rectangle: Rounded Corners 143609626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5C05861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F0B3EC1" w14:textId="77777777" w:rsidR="00160AFE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0DCE7A5" wp14:editId="65AF99E7">
                      <wp:extent cx="295275" cy="295275"/>
                      <wp:effectExtent l="9525" t="9525" r="9525" b="9525"/>
                      <wp:docPr id="1600450833" name="Rectangle: Rounded Corners 16004508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A06A034" id="Rectangle: Rounded Corners 16004508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D7350D2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2BF078E8" w14:textId="77777777" w:rsidR="00160AFE" w:rsidRPr="00B71975" w:rsidRDefault="00160AFE" w:rsidP="00D41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تعتبر "مقاومة التغيير" والتشبث بمنطقة الراحة من المعوقات الخارجية للتطور الوظيفي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160AFE" w14:paraId="1F0DD8BE" w14:textId="77777777" w:rsidTr="00D41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D40B48C" w14:textId="77777777" w:rsidR="00160AFE" w:rsidRPr="00220D98" w:rsidRDefault="00160AFE" w:rsidP="00D41734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CB02197" wp14:editId="2C055C33">
                      <wp:extent cx="295275" cy="295275"/>
                      <wp:effectExtent l="9525" t="9525" r="9525" b="9525"/>
                      <wp:docPr id="1618051548" name="Rectangle: Rounded Corners 16180515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494631" id="Rectangle: Rounded Corners 16180515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565B2BE2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2AF72D1" w14:textId="77777777" w:rsidR="00160AFE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4AEC8CC" wp14:editId="205A23C3">
                      <wp:extent cx="295275" cy="295275"/>
                      <wp:effectExtent l="9525" t="9525" r="9525" b="9525"/>
                      <wp:docPr id="862668481" name="Rectangle: Rounded Corners 862668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4A998A" id="Rectangle: Rounded Corners 8626684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FD47D1E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5D09C6D" w14:textId="77777777" w:rsidR="00160AFE" w:rsidRPr="00B71975" w:rsidRDefault="00160AFE" w:rsidP="00D41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يجب أن يكون الهدف المهني الذكي (</w:t>
            </w:r>
            <w:r w:rsidRPr="00160AFE">
              <w:rPr>
                <w:rFonts w:ascii="Sakkal Majalla" w:hAnsi="Sakkal Majalla"/>
                <w:sz w:val="40"/>
                <w:szCs w:val="40"/>
                <w:lang w:bidi="ar-SY"/>
              </w:rPr>
              <w:t>SMART</w:t>
            </w: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محدداً بزمن واضح للإنجاز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160AFE" w14:paraId="6C09C0D3" w14:textId="77777777" w:rsidTr="00D4173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140AE03" w14:textId="77777777" w:rsidR="00160AFE" w:rsidRPr="00220D98" w:rsidRDefault="00160AFE" w:rsidP="00D41734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D1AA7A9" wp14:editId="429EE499">
                      <wp:extent cx="295275" cy="295275"/>
                      <wp:effectExtent l="9525" t="9525" r="9525" b="9525"/>
                      <wp:docPr id="288914925" name="Rectangle: Rounded Corners 2889149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DC15CC2" id="Rectangle: Rounded Corners 28891492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960A3BF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B76BD90" w14:textId="77777777" w:rsidR="00160AFE" w:rsidRPr="0049367F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4B49221" wp14:editId="7E56DFF0">
                      <wp:extent cx="295275" cy="295275"/>
                      <wp:effectExtent l="9525" t="9525" r="9525" b="9525"/>
                      <wp:docPr id="1812222522" name="Rectangle: Rounded Corners 18122225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E8C2CFE" id="Rectangle: Rounded Corners 181222252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5531BB9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05B5CF4" w14:textId="77777777" w:rsidR="00160AFE" w:rsidRPr="002D5FBB" w:rsidRDefault="00160AFE" w:rsidP="00D4173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التميز الوظيفي يعني الالتزام فقط بالمهام الوظيفية المطلوبة دون الحاجة لإضافة قيمة استثنائية للمؤسسة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160AFE" w14:paraId="3D2AB4DC" w14:textId="77777777" w:rsidTr="00D41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D3743BB" w14:textId="77777777" w:rsidR="00160AFE" w:rsidRPr="00220D98" w:rsidRDefault="00160AFE" w:rsidP="00D41734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65DA063A" wp14:editId="782DCBA3">
                      <wp:extent cx="295275" cy="295275"/>
                      <wp:effectExtent l="9525" t="9525" r="9525" b="9525"/>
                      <wp:docPr id="1578830190" name="Rectangle: Rounded Corners 1578830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92E30D0" id="Rectangle: Rounded Corners 157883019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C2E381F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42BD945" w14:textId="77777777" w:rsidR="00160AFE" w:rsidRPr="0049367F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EA33FD" wp14:editId="26D9297C">
                      <wp:extent cx="295275" cy="295275"/>
                      <wp:effectExtent l="9525" t="9525" r="9525" b="9525"/>
                      <wp:docPr id="2109020053" name="Rectangle: Rounded Corners 21090200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BD00F1" id="Rectangle: Rounded Corners 210902005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13B2E5E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66EA131" w14:textId="77777777" w:rsidR="00160AFE" w:rsidRPr="0049367F" w:rsidRDefault="00160AFE" w:rsidP="00D4173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الأهداف متوسطة المدى هي التي يتم تحقيقها عادةً في فترة تتراوح بين سنة إلى ثلاث سنوات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160AFE" w14:paraId="25D1A315" w14:textId="77777777" w:rsidTr="00D4173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A693084" w14:textId="77777777" w:rsidR="00160AFE" w:rsidRPr="00220D98" w:rsidRDefault="00160AFE" w:rsidP="00D41734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41932D7" wp14:editId="05C0562C">
                      <wp:extent cx="295275" cy="295275"/>
                      <wp:effectExtent l="9525" t="9525" r="9525" b="9525"/>
                      <wp:docPr id="772806388" name="Rectangle: Rounded Corners 772806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92DA9BF" id="Rectangle: Rounded Corners 77280638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0771491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35CC5A3" w14:textId="77777777" w:rsidR="00160AFE" w:rsidRPr="0049367F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EB69766" wp14:editId="7DDAED7B">
                      <wp:extent cx="295275" cy="295275"/>
                      <wp:effectExtent l="9525" t="9525" r="9525" b="9525"/>
                      <wp:docPr id="786332449" name="Rectangle: Rounded Corners 786332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222B5AC" id="Rectangle: Rounded Corners 78633244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916B237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6BFC412" w14:textId="77777777" w:rsidR="00160AFE" w:rsidRPr="0049367F" w:rsidRDefault="00160AFE" w:rsidP="00D4173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الوعي الذاتي يعني فهم الفرد لقدراته وميوله وقيمه المهنية، وهو أساس التخطيط الفعال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160AFE" w14:paraId="11E9C5BC" w14:textId="77777777" w:rsidTr="00D41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66A2D79" w14:textId="77777777" w:rsidR="00160AFE" w:rsidRPr="00220D98" w:rsidRDefault="00160AFE" w:rsidP="00D41734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2D5882F" wp14:editId="64D660B1">
                      <wp:extent cx="295275" cy="295275"/>
                      <wp:effectExtent l="9525" t="9525" r="9525" b="9525"/>
                      <wp:docPr id="1935333690" name="Rectangle: Rounded Corners 19353336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6AE4F7A" id="Rectangle: Rounded Corners 193533369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25F7AC8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3F6465E" w14:textId="77777777" w:rsidR="00160AFE" w:rsidRPr="0049367F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485C8A" wp14:editId="6612E5BC">
                      <wp:extent cx="295275" cy="295275"/>
                      <wp:effectExtent l="9525" t="9525" r="9525" b="9525"/>
                      <wp:docPr id="297461084" name="Rectangle: Rounded Corners 2974610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F5BDC82" id="Rectangle: Rounded Corners 2974610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9F6335B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51CEE2C" w14:textId="77777777" w:rsidR="00160AFE" w:rsidRPr="0049367F" w:rsidRDefault="00160AFE" w:rsidP="00D4173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"السقف الزجاجي" هو مصطلح يُشير إلى عوائق داخلية نابعة من خوف الموظف من الفشل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5053762B" w14:textId="77777777" w:rsidR="00160AFE" w:rsidRDefault="00160AFE" w:rsidP="00160AFE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2CE9244B" w14:textId="77777777" w:rsidR="00160AFE" w:rsidRDefault="00160AFE" w:rsidP="00160AFE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07220E77" w14:textId="260BAC52" w:rsidR="00160AFE" w:rsidRPr="00E34879" w:rsidRDefault="00886328" w:rsidP="00160AFE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160AFE" w:rsidRPr="0088632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160AFE" w:rsidRPr="00886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160AFE" w14:paraId="2FCF9CEA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4091AE11" w14:textId="77777777" w:rsidR="00160AFE" w:rsidRPr="00220D98" w:rsidRDefault="00160AFE" w:rsidP="00D41734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يعبر عن مفهوم "عملية مستمرة لتحسين المهارات بهدف تحقيق الطموحات المهنية وتعزيز القيمة في سوق العمل"؟</w:t>
            </w:r>
          </w:p>
        </w:tc>
      </w:tr>
      <w:tr w:rsidR="00160AFE" w14:paraId="0AA57797" w14:textId="77777777" w:rsidTr="00D41734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AC39593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الوظيفة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C4DF6B4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التطوير الوظيفي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5FE2A1C" w14:textId="77777777" w:rsidR="00160AFE" w:rsidRPr="00E34879" w:rsidRDefault="00160AFE" w:rsidP="00D41734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التوصيف الوظيفي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2A26264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المهام الروتينية</w:t>
            </w:r>
          </w:p>
        </w:tc>
      </w:tr>
      <w:tr w:rsidR="00160AFE" w14:paraId="01D950D1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8E9867E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الأداة التي تستخدم لتحليل نقاط القوة والضعف والفرص والتهديدات تسمى:</w:t>
            </w:r>
          </w:p>
        </w:tc>
      </w:tr>
      <w:tr w:rsidR="00160AFE" w14:paraId="77581076" w14:textId="77777777" w:rsidTr="00D41734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8FE0884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نموذج هولاند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4997857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تحليل القيمة المضافة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EAA578B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 xml:space="preserve">تحليل </w:t>
            </w:r>
            <w:r w:rsidRPr="00160AFE">
              <w:rPr>
                <w:rFonts w:ascii="Sakkal Majalla" w:hAnsi="Sakkal Majalla"/>
                <w:sz w:val="34"/>
                <w:lang w:bidi="ar-SY"/>
              </w:rPr>
              <w:t>SWOT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7ED580F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 xml:space="preserve">منهجية </w:t>
            </w:r>
            <w:r w:rsidRPr="00160AFE">
              <w:rPr>
                <w:rFonts w:ascii="Sakkal Majalla" w:hAnsi="Sakkal Majalla"/>
                <w:sz w:val="34"/>
                <w:lang w:bidi="ar-SY"/>
              </w:rPr>
              <w:t>SMART</w:t>
            </w:r>
          </w:p>
        </w:tc>
      </w:tr>
      <w:tr w:rsidR="00160AFE" w14:paraId="29ED3541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87C76FB" w14:textId="77777777" w:rsidR="00160AFE" w:rsidRPr="00220D98" w:rsidRDefault="00160AFE" w:rsidP="00D41734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الحل المقترح للتغلب على عائق "نقص الوعي الذاتي"؟</w:t>
            </w:r>
          </w:p>
        </w:tc>
      </w:tr>
      <w:tr w:rsidR="00160AFE" w14:paraId="5F39434D" w14:textId="77777777" w:rsidTr="00D41734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C20CFB0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طلب التغذية الراجعة المستمرة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1CC5AF1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البحث عن راعٍ مهني (</w:t>
            </w:r>
            <w:r w:rsidRPr="00160AFE">
              <w:rPr>
                <w:rFonts w:ascii="Sakkal Majalla" w:hAnsi="Sakkal Majalla"/>
                <w:sz w:val="34"/>
                <w:lang w:bidi="ar-SY"/>
              </w:rPr>
              <w:t>Sponsor</w:t>
            </w: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)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7C9BEBE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تقسيم التغيير لخطوات صغيرة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1A76E25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الالتزام بالمهام الفنية فقط</w:t>
            </w:r>
          </w:p>
        </w:tc>
      </w:tr>
      <w:tr w:rsidR="00160AFE" w14:paraId="1CF50365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2D7D437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تعتبر الأهداف التي تمتد من 3 إلى 10 سنوات وتمثل الرؤية المستقبلية للفرد:</w:t>
            </w:r>
          </w:p>
        </w:tc>
      </w:tr>
      <w:tr w:rsidR="00160AFE" w14:paraId="238104C2" w14:textId="77777777" w:rsidTr="00D41734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E90031E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أهداف قصيرة المدى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5D49666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أهداف تشغيلية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79AB4AC" w14:textId="77777777" w:rsidR="00160AFE" w:rsidRPr="00A33EA3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أهداف طويلة المدى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51220CD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أهداف عاجلة</w:t>
            </w:r>
          </w:p>
        </w:tc>
      </w:tr>
      <w:tr w:rsidR="00160AFE" w14:paraId="4ADEA02A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7A0475E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في نموذج (70:20:10)، النسبة التي تبلغ 20% من التعلم المهني تكتسب من خلال:</w:t>
            </w:r>
          </w:p>
        </w:tc>
      </w:tr>
      <w:tr w:rsidR="00160AFE" w14:paraId="54D54CB8" w14:textId="77777777" w:rsidTr="00D41734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9B33BE1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الدورات التدريبية الرسمية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C0D11A9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العلاقات والتفاعل مع الآخرين والتوجيه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C6B61F4" w14:textId="77777777" w:rsidR="00160AFE" w:rsidRPr="00A33EA3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التجارب العملية الصعبة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E999426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قراءة الكتب والمجلات المتخصصة</w:t>
            </w:r>
          </w:p>
        </w:tc>
      </w:tr>
      <w:tr w:rsidR="00160AFE" w14:paraId="457DC4B0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5ED23A9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إحدى استراتيجيات التميز الوظيفي التي تعتمد على عرض الإنجازات بطريقة مهنية والمشاركة الفاعلة في الاجتماعات هي:</w:t>
            </w:r>
          </w:p>
        </w:tc>
      </w:tr>
      <w:tr w:rsidR="00160AFE" w14:paraId="732328CF" w14:textId="77777777" w:rsidTr="00D41734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4EF79EB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الظهور المهني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224E803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التفكير الروتيني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CE5AB69" w14:textId="77777777" w:rsidR="00160AFE" w:rsidRPr="00A33EA3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الانعزال الوظيفي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1ED9968" w14:textId="77777777" w:rsidR="00160AFE" w:rsidRPr="00A33EA3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التخطيط المالي</w:t>
            </w:r>
          </w:p>
        </w:tc>
      </w:tr>
      <w:tr w:rsidR="00160AFE" w14:paraId="333759FB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6E17AF9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حرف (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R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) في منهجية صياغة الأهداف الذكية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SMART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يشير إلى أن يكون الهدف:</w:t>
            </w:r>
          </w:p>
        </w:tc>
      </w:tr>
      <w:tr w:rsidR="00160AFE" w14:paraId="35FF6DFA" w14:textId="77777777" w:rsidTr="00D41734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D83BC83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قابلاً للقياس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1E3CE9F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محدداً بدقة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B7A8C4B" w14:textId="77777777" w:rsidR="00160AFE" w:rsidRPr="009C13B5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ذا صلة بالطموحات المهنية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764EDB1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منتهياً في وقت قصير</w:t>
            </w:r>
          </w:p>
        </w:tc>
      </w:tr>
      <w:tr w:rsidR="00160AFE" w14:paraId="3EBA9C6E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32ADF06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المصطلح الذي يصف "سلسلة مترابطة من التجارب والخبرات والمناصب التي يشغلها الفرد طوال حياته العملية"؟</w:t>
            </w:r>
          </w:p>
        </w:tc>
      </w:tr>
      <w:tr w:rsidR="00160AFE" w14:paraId="442793D1" w14:textId="77777777" w:rsidTr="00D41734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8100B18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الوظيفة المؤقتة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A86571C" w14:textId="77777777" w:rsidR="00160AFE" w:rsidRPr="003F7E5B" w:rsidRDefault="00160AFE" w:rsidP="00D41734">
            <w:pPr>
              <w:jc w:val="center"/>
              <w:rPr>
                <w:sz w:val="34"/>
                <w:rtl/>
              </w:rPr>
            </w:pPr>
            <w:r w:rsidRPr="00160AFE">
              <w:rPr>
                <w:sz w:val="34"/>
                <w:rtl/>
              </w:rPr>
              <w:t>المسار المهني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EC89A46" w14:textId="77777777" w:rsidR="00160AFE" w:rsidRPr="00E34879" w:rsidRDefault="00160AFE" w:rsidP="00D41734">
            <w:pPr>
              <w:jc w:val="center"/>
              <w:rPr>
                <w:sz w:val="34"/>
                <w:rtl/>
              </w:rPr>
            </w:pPr>
            <w:r w:rsidRPr="00160AFE">
              <w:rPr>
                <w:sz w:val="34"/>
                <w:rtl/>
              </w:rPr>
              <w:t>التدريب التعاوني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0D345C0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التقييم الذاتي</w:t>
            </w:r>
          </w:p>
        </w:tc>
      </w:tr>
      <w:tr w:rsidR="00160AFE" w14:paraId="7067E3E1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D5E9431" w14:textId="77777777" w:rsidR="00160AFE" w:rsidRPr="00220D98" w:rsidRDefault="00160AFE" w:rsidP="00D41734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يعتبر "بناء شبكة علاقات مهنية قوية والبحث عن راعٍ مهني" حلاً لمواجهة عائق:</w:t>
            </w:r>
          </w:p>
        </w:tc>
      </w:tr>
      <w:tr w:rsidR="00160AFE" w14:paraId="5C172D35" w14:textId="77777777" w:rsidTr="00D41734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C9E24E6" w14:textId="77777777" w:rsidR="00160AFE" w:rsidRPr="003F7E5B" w:rsidRDefault="00160AFE" w:rsidP="00D41734">
            <w:pPr>
              <w:keepNext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الخوف من الفشل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9FA76A1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السقف الزجاجي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8A5C79E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نقص المهارات التقنية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AE7DD06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ضيق الوقت</w:t>
            </w:r>
          </w:p>
        </w:tc>
      </w:tr>
      <w:tr w:rsidR="00160AFE" w14:paraId="082DDBBC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02E382E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العنصر الذي يمثل "وصفاً واضحاً للوضع المستقبلي المنشود" في خطة التطوير الوظيفي هو:</w:t>
            </w:r>
          </w:p>
        </w:tc>
      </w:tr>
      <w:tr w:rsidR="00160AFE" w14:paraId="67516D2E" w14:textId="77777777" w:rsidTr="00D41734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253766A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الرسالة المهنية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6F2B4CA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تحليل الفجوات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80E7058" w14:textId="77777777" w:rsidR="00160AFE" w:rsidRPr="00DC7EB7" w:rsidRDefault="00160AFE" w:rsidP="00D4173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الرؤية المهنية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CF893F7" w14:textId="77777777" w:rsidR="00160AFE" w:rsidRPr="00DC7EB7" w:rsidRDefault="00160AFE" w:rsidP="00D4173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مؤشرات النجاح</w:t>
            </w:r>
          </w:p>
        </w:tc>
      </w:tr>
    </w:tbl>
    <w:p w14:paraId="39D660B1" w14:textId="77777777" w:rsidR="00160AFE" w:rsidRDefault="00160AFE" w:rsidP="00160AFE">
      <w:pPr>
        <w:bidi w:val="0"/>
        <w:spacing w:after="160" w:line="259" w:lineRule="auto"/>
        <w:jc w:val="left"/>
      </w:pPr>
    </w:p>
    <w:p w14:paraId="70483E1D" w14:textId="77777777" w:rsidR="00160AFE" w:rsidRDefault="00160AFE" w:rsidP="00160AFE">
      <w:pPr>
        <w:bidi w:val="0"/>
        <w:spacing w:after="160" w:line="259" w:lineRule="auto"/>
        <w:jc w:val="left"/>
      </w:pPr>
    </w:p>
    <w:p w14:paraId="7E9F1DD8" w14:textId="45049E30" w:rsidR="00160AFE" w:rsidRDefault="00160AFE">
      <w:pPr>
        <w:bidi w:val="0"/>
        <w:spacing w:after="160" w:line="259" w:lineRule="auto"/>
        <w:jc w:val="left"/>
      </w:pPr>
      <w:r>
        <w:br w:type="page"/>
      </w:r>
    </w:p>
    <w:p w14:paraId="135AC98F" w14:textId="77777777" w:rsidR="00160AFE" w:rsidRDefault="00160AFE" w:rsidP="00160AFE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3FDBC288" wp14:editId="6CC2AD27">
                <wp:extent cx="5633504" cy="593062"/>
                <wp:effectExtent l="0" t="0" r="5715" b="0"/>
                <wp:docPr id="118363954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074782812" name="Rectangle 107478281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78951866" name="Rectangle 278951866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676516591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95BC05" w14:textId="05097E25" w:rsidR="00160AFE" w:rsidRDefault="00160AFE" w:rsidP="00160AFE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DBC288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UU4ayeoCAAB5CAAADgAA&#10;AAAAAAAAAAAAAAAuAgAAZHJzL2Uyb0RvYy54bWxQSwECLQAUAAYACAAAACEATRNt9d0AAAAEAQAA&#10;DwAAAAAAAAAAAAAAAABEBQAAZHJzL2Rvd25yZXYueG1sUEsFBgAAAAAEAAQA8wAAAE4GAAAAAA==&#10;">
                <v:rect id="Rectangle 1074782812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" fillcolor="#f2f2f2" stroked="f" strokeweight="1pt"/>
                <v:rect id="Rectangle 278951866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" filled="f" stroked="f">
                  <v:textbox>
                    <w:txbxContent>
                      <w:p w14:paraId="2895BC05" w14:textId="05097E25" w:rsidR="00160AFE" w:rsidRDefault="00160AFE" w:rsidP="00160AFE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CF34034" w14:textId="77777777" w:rsidR="00160AFE" w:rsidRDefault="00160AFE" w:rsidP="00160AFE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AF2C8C8" w14:textId="32B234E9" w:rsidR="00160AFE" w:rsidRDefault="00886328" w:rsidP="00160AFE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3" w:history="1">
        <w:r w:rsidR="00160AFE" w:rsidRPr="0088632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160AFE" w:rsidRPr="00886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160AFE" w:rsidRPr="00886328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160AFE" w:rsidRPr="00886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160AFE" w14:paraId="4B4E54E5" w14:textId="77777777" w:rsidTr="00D417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F0D7BD9" w14:textId="77777777" w:rsidR="00160AFE" w:rsidRPr="00220D98" w:rsidRDefault="00160AFE" w:rsidP="00D41734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3799188" wp14:editId="69D0B24B">
                      <wp:extent cx="295275" cy="295275"/>
                      <wp:effectExtent l="9525" t="9525" r="9525" b="9525"/>
                      <wp:docPr id="933059247" name="Rectangle: Rounded Corners 933059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8188E54" id="Rectangle: Rounded Corners 93305924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354E97C" w14:textId="77777777" w:rsidR="00160AFE" w:rsidRPr="00220D98" w:rsidRDefault="00160AFE" w:rsidP="00D41734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B8DEF9F" w14:textId="77777777" w:rsidR="00160AFE" w:rsidRPr="00045076" w:rsidRDefault="00160AFE" w:rsidP="00D41734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654E7AD" wp14:editId="4FD8CCE3">
                      <wp:extent cx="295275" cy="295275"/>
                      <wp:effectExtent l="0" t="0" r="28575" b="28575"/>
                      <wp:docPr id="640618215" name="Rectangle: Rounded Corners 640618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84BA455" id="Rectangle: Rounded Corners 64061821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F2E7BBB" w14:textId="77777777" w:rsidR="00160AFE" w:rsidRPr="00220D98" w:rsidRDefault="00160AFE" w:rsidP="00D41734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4D8E06" w14:textId="77777777" w:rsidR="00160AFE" w:rsidRPr="00B71975" w:rsidRDefault="00160AFE" w:rsidP="00D417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يُقصد بالمسار المهني مجموعة المهام والمسؤوليات التي يؤديها الفرد حالياً في منظمة معينة مقابل أجر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160AFE" w14:paraId="22BF3C7E" w14:textId="77777777" w:rsidTr="00D41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71BB16E" w14:textId="77777777" w:rsidR="00160AFE" w:rsidRPr="00220D98" w:rsidRDefault="00160AFE" w:rsidP="00D41734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5FE6AD7" wp14:editId="6BA24636">
                      <wp:extent cx="295275" cy="295275"/>
                      <wp:effectExtent l="0" t="0" r="28575" b="28575"/>
                      <wp:docPr id="189867753" name="Rectangle: Rounded Corners 189867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3328AA4" id="Rectangle: Rounded Corners 18986775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C729371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28F1EA7" w14:textId="77777777" w:rsidR="00160AFE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88725B1" wp14:editId="73BDEF8F">
                      <wp:extent cx="295275" cy="295275"/>
                      <wp:effectExtent l="9525" t="9525" r="9525" b="9525"/>
                      <wp:docPr id="2109733014" name="Rectangle: Rounded Corners 21097330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85017DD" id="Rectangle: Rounded Corners 210973301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797ED3E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1A75580A" w14:textId="77777777" w:rsidR="00160AFE" w:rsidRPr="00B71975" w:rsidRDefault="00160AFE" w:rsidP="00D41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</w:rPr>
              <w:t>التخطيط الوظيفي هو عملية منهجية يحدد فيها الفرد أهدافه المهنية ويضع خطة لتحقيقها بناءً على قدراته واحتياجات السوق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160AFE" w14:paraId="23DF21F7" w14:textId="77777777" w:rsidTr="00D4173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D8084D8" w14:textId="77777777" w:rsidR="00160AFE" w:rsidRPr="00220D98" w:rsidRDefault="00160AFE" w:rsidP="00D41734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89C2F51" wp14:editId="1C62461B">
                      <wp:extent cx="295275" cy="295275"/>
                      <wp:effectExtent l="0" t="0" r="28575" b="28575"/>
                      <wp:docPr id="166407105" name="Rectangle: Rounded Corners 166407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960CE4" id="Rectangle: Rounded Corners 16640710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675087D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2D3A231" w14:textId="77777777" w:rsidR="00160AFE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E42ED64" wp14:editId="0899D2FF">
                      <wp:extent cx="295275" cy="295275"/>
                      <wp:effectExtent l="9525" t="9525" r="9525" b="9525"/>
                      <wp:docPr id="549302276" name="Rectangle: Rounded Corners 549302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FFA6BCD" id="Rectangle: Rounded Corners 54930227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C01F229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1B41038" w14:textId="77777777" w:rsidR="00160AFE" w:rsidRPr="00B71975" w:rsidRDefault="00160AFE" w:rsidP="00D41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</w:rPr>
              <w:t>تعتبر نقاط القوة هي المهارات والسمات التي يتميز بها الفرد وتساعده على التفوق في مجال عمله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160AFE" w14:paraId="70590684" w14:textId="77777777" w:rsidTr="00D41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226D0AE" w14:textId="77777777" w:rsidR="00160AFE" w:rsidRPr="00220D98" w:rsidRDefault="00160AFE" w:rsidP="00D41734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04046EC" wp14:editId="0CED8DC0">
                      <wp:extent cx="295275" cy="295275"/>
                      <wp:effectExtent l="9525" t="9525" r="9525" b="9525"/>
                      <wp:docPr id="2061751708" name="Rectangle: Rounded Corners 20617517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EAE5BFD" id="Rectangle: Rounded Corners 206175170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62075C8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65359F1" w14:textId="77777777" w:rsidR="00160AFE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063B334" wp14:editId="00241B41">
                      <wp:extent cx="295275" cy="295275"/>
                      <wp:effectExtent l="0" t="0" r="28575" b="28575"/>
                      <wp:docPr id="1981770951" name="Rectangle: Rounded Corners 1981770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32452C6" id="Rectangle: Rounded Corners 198177095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6AE35B0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244E7130" w14:textId="77777777" w:rsidR="00160AFE" w:rsidRPr="00B71975" w:rsidRDefault="00160AFE" w:rsidP="00D41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</w:rPr>
              <w:t>وفقاً لنموذج (70:20:10)، فإن النسبة الأكبر من التعلم المهني (70%) تأتي من خلال التدريب الرسمي والقراءة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160AFE" w14:paraId="4D90E9D0" w14:textId="77777777" w:rsidTr="00D4173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25BEC1E" w14:textId="77777777" w:rsidR="00160AFE" w:rsidRPr="00220D98" w:rsidRDefault="00160AFE" w:rsidP="00D41734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389AEFF" wp14:editId="540B195E">
                      <wp:extent cx="295275" cy="295275"/>
                      <wp:effectExtent l="9525" t="9525" r="9525" b="9525"/>
                      <wp:docPr id="760844121" name="Rectangle: Rounded Corners 760844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5A7EF78" id="Rectangle: Rounded Corners 76084412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B7DFF9C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BC3CCCD" w14:textId="77777777" w:rsidR="00160AFE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8D915D9" wp14:editId="2D23939C">
                      <wp:extent cx="295275" cy="295275"/>
                      <wp:effectExtent l="0" t="0" r="28575" b="28575"/>
                      <wp:docPr id="139833552" name="Rectangle: Rounded Corners 1398335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60B142A" id="Rectangle: Rounded Corners 13983355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194B91A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18DF230" w14:textId="77777777" w:rsidR="00160AFE" w:rsidRPr="00B71975" w:rsidRDefault="00160AFE" w:rsidP="00D41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تعتبر "مقاومة التغيير" والتشبث بمنطقة الراحة من المعوقات الخارجية للتطور الوظيفي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160AFE" w14:paraId="78C0D48B" w14:textId="77777777" w:rsidTr="00D41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B66AA40" w14:textId="77777777" w:rsidR="00160AFE" w:rsidRPr="00220D98" w:rsidRDefault="00160AFE" w:rsidP="00D41734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68E51EB" wp14:editId="384C8E6A">
                      <wp:extent cx="295275" cy="295275"/>
                      <wp:effectExtent l="0" t="0" r="28575" b="28575"/>
                      <wp:docPr id="1680177879" name="Rectangle: Rounded Corners 16801778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A55387" id="Rectangle: Rounded Corners 16801778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C9E4359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E8A8EF7" w14:textId="77777777" w:rsidR="00160AFE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4007647" wp14:editId="70C62D2C">
                      <wp:extent cx="295275" cy="295275"/>
                      <wp:effectExtent l="9525" t="9525" r="9525" b="9525"/>
                      <wp:docPr id="1024044198" name="Rectangle: Rounded Corners 1024044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07E115" id="Rectangle: Rounded Corners 102404419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49B6735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18D32F0D" w14:textId="77777777" w:rsidR="00160AFE" w:rsidRPr="00B71975" w:rsidRDefault="00160AFE" w:rsidP="00D41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يجب أن يكون الهدف المهني الذكي (</w:t>
            </w:r>
            <w:r w:rsidRPr="00160AFE">
              <w:rPr>
                <w:rFonts w:ascii="Sakkal Majalla" w:hAnsi="Sakkal Majalla"/>
                <w:sz w:val="40"/>
                <w:szCs w:val="40"/>
                <w:lang w:bidi="ar-SY"/>
              </w:rPr>
              <w:t>SMART</w:t>
            </w: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محدداً بزمن واضح للإنجاز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160AFE" w14:paraId="6BD73DD7" w14:textId="77777777" w:rsidTr="00D4173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8A6DBFF" w14:textId="77777777" w:rsidR="00160AFE" w:rsidRPr="00220D98" w:rsidRDefault="00160AFE" w:rsidP="00D41734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DBFF7B4" wp14:editId="488EA502">
                      <wp:extent cx="295275" cy="295275"/>
                      <wp:effectExtent l="9525" t="9525" r="9525" b="9525"/>
                      <wp:docPr id="1429043467" name="Rectangle: Rounded Corners 1429043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1721C4" id="Rectangle: Rounded Corners 14290434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4529715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F7AEB79" w14:textId="77777777" w:rsidR="00160AFE" w:rsidRPr="0049367F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35D17DE" wp14:editId="60DA4F3B">
                      <wp:extent cx="295275" cy="295275"/>
                      <wp:effectExtent l="0" t="0" r="28575" b="28575"/>
                      <wp:docPr id="94148729" name="Rectangle: Rounded Corners 941487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39B907F" id="Rectangle: Rounded Corners 941487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9A881E9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08C9259" w14:textId="77777777" w:rsidR="00160AFE" w:rsidRPr="002D5FBB" w:rsidRDefault="00160AFE" w:rsidP="00D4173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التميز الوظيفي يعني الالتزام فقط بالمهام الوظيفية المطلوبة دون الحاجة لإضافة قيمة استثنائية للمؤسسة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160AFE" w14:paraId="7191157A" w14:textId="77777777" w:rsidTr="00D41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B6C5552" w14:textId="77777777" w:rsidR="00160AFE" w:rsidRPr="00220D98" w:rsidRDefault="00160AFE" w:rsidP="00D41734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779AC248" wp14:editId="3D587C8B">
                      <wp:extent cx="295275" cy="295275"/>
                      <wp:effectExtent l="0" t="0" r="28575" b="28575"/>
                      <wp:docPr id="231878428" name="Rectangle: Rounded Corners 2318784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3DA9A37" id="Rectangle: Rounded Corners 23187842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611FA23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AB5F844" w14:textId="77777777" w:rsidR="00160AFE" w:rsidRPr="0049367F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0F3408D" wp14:editId="6F004DDE">
                      <wp:extent cx="295275" cy="295275"/>
                      <wp:effectExtent l="9525" t="9525" r="9525" b="9525"/>
                      <wp:docPr id="1685737155" name="Rectangle: Rounded Corners 1685737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CAD292" id="Rectangle: Rounded Corners 16857371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2022397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71C3E5B" w14:textId="77777777" w:rsidR="00160AFE" w:rsidRPr="0049367F" w:rsidRDefault="00160AFE" w:rsidP="00D4173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الأهداف متوسطة المدى هي التي يتم تحقيقها عادةً في فترة تتراوح بين سنة إلى ثلاث سنوات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160AFE" w14:paraId="283105C0" w14:textId="77777777" w:rsidTr="00D4173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5F1E327" w14:textId="77777777" w:rsidR="00160AFE" w:rsidRPr="00220D98" w:rsidRDefault="00160AFE" w:rsidP="00D41734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9B82605" wp14:editId="54809183">
                      <wp:extent cx="295275" cy="295275"/>
                      <wp:effectExtent l="0" t="0" r="28575" b="28575"/>
                      <wp:docPr id="1552796008" name="Rectangle: Rounded Corners 155279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97C2F9D" id="Rectangle: Rounded Corners 155279600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BA4367F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5CB6C1F" w14:textId="77777777" w:rsidR="00160AFE" w:rsidRPr="0049367F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95865C0" wp14:editId="2F446A24">
                      <wp:extent cx="295275" cy="295275"/>
                      <wp:effectExtent l="9525" t="9525" r="9525" b="9525"/>
                      <wp:docPr id="704107007" name="Rectangle: Rounded Corners 7041070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F97FC5" id="Rectangle: Rounded Corners 70410700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7FFADC3" w14:textId="77777777" w:rsidR="00160AFE" w:rsidRPr="00220D98" w:rsidRDefault="00160AFE" w:rsidP="00D41734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6B9FD24" w14:textId="77777777" w:rsidR="00160AFE" w:rsidRPr="0049367F" w:rsidRDefault="00160AFE" w:rsidP="00D4173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الوعي الذاتي يعني فهم الفرد لقدراته وميوله وقيمه المهنية، وهو أساس التخطيط الفعال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160AFE" w14:paraId="507BE7F7" w14:textId="77777777" w:rsidTr="00D41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BB66F03" w14:textId="77777777" w:rsidR="00160AFE" w:rsidRPr="00220D98" w:rsidRDefault="00160AFE" w:rsidP="00D41734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EA8B66D" wp14:editId="596B5B26">
                      <wp:extent cx="295275" cy="295275"/>
                      <wp:effectExtent l="9525" t="9525" r="9525" b="9525"/>
                      <wp:docPr id="22928152" name="Rectangle: Rounded Corners 22928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D374800" id="Rectangle: Rounded Corners 2292815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0CDC53F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114BECE" w14:textId="77777777" w:rsidR="00160AFE" w:rsidRPr="0049367F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6949BD9" wp14:editId="7909BD15">
                      <wp:extent cx="295275" cy="295275"/>
                      <wp:effectExtent l="0" t="0" r="28575" b="28575"/>
                      <wp:docPr id="309337231" name="Rectangle: Rounded Corners 309337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466F88" id="Rectangle: Rounded Corners 3093372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3E8B229" w14:textId="77777777" w:rsidR="00160AFE" w:rsidRPr="00220D98" w:rsidRDefault="00160AFE" w:rsidP="00D41734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107BA1D" w14:textId="77777777" w:rsidR="00160AFE" w:rsidRPr="0049367F" w:rsidRDefault="00160AFE" w:rsidP="00D4173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"السقف الزجاجي" هو مصطلح يُشير إلى عوائق داخلية نابعة من خوف الموظف من الفشل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3C7ECB44" w14:textId="77777777" w:rsidR="00160AFE" w:rsidRDefault="00160AFE" w:rsidP="00160AFE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6748D60E" w14:textId="77777777" w:rsidR="00160AFE" w:rsidRDefault="00160AFE" w:rsidP="00160AFE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7048B591" w14:textId="68A794D0" w:rsidR="00160AFE" w:rsidRPr="00E34879" w:rsidRDefault="00886328" w:rsidP="00160AFE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160AFE" w:rsidRPr="0088632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160AFE" w:rsidRPr="00886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160AFE" w14:paraId="0067152E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06A7DC1" w14:textId="77777777" w:rsidR="00160AFE" w:rsidRPr="00220D98" w:rsidRDefault="00160AFE" w:rsidP="00D41734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يعبر عن مفهوم "عملية مستمرة لتحسين المهارات بهدف تحقيق الطموحات المهنية وتعزيز القيمة في سوق العمل"؟</w:t>
            </w:r>
          </w:p>
        </w:tc>
      </w:tr>
      <w:tr w:rsidR="00160AFE" w14:paraId="310D1D74" w14:textId="77777777" w:rsidTr="00160AFE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DA444CE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الوظيفة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71F04410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التطوير الوظيفي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9700EFC" w14:textId="77777777" w:rsidR="00160AFE" w:rsidRPr="00E34879" w:rsidRDefault="00160AFE" w:rsidP="00D41734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التوصيف الوظيفي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AFB9843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المهام الروتينية</w:t>
            </w:r>
          </w:p>
        </w:tc>
      </w:tr>
      <w:tr w:rsidR="00160AFE" w14:paraId="45ECAB22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F2FC02F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الأداة التي تستخدم لتحليل نقاط القوة والضعف والفرص والتهديدات تسمى:</w:t>
            </w:r>
          </w:p>
        </w:tc>
      </w:tr>
      <w:tr w:rsidR="00160AFE" w14:paraId="5CC02ADF" w14:textId="77777777" w:rsidTr="00160AFE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36E0BF3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نموذج هولاند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FCD1F86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تحليل القيمة المضافة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0B3F4501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 xml:space="preserve">تحليل </w:t>
            </w:r>
            <w:r w:rsidRPr="00160AFE">
              <w:rPr>
                <w:rFonts w:ascii="Sakkal Majalla" w:hAnsi="Sakkal Majalla"/>
                <w:sz w:val="34"/>
                <w:lang w:bidi="ar-SY"/>
              </w:rPr>
              <w:t>SWOT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546EB5E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 xml:space="preserve">منهجية </w:t>
            </w:r>
            <w:r w:rsidRPr="00160AFE">
              <w:rPr>
                <w:rFonts w:ascii="Sakkal Majalla" w:hAnsi="Sakkal Majalla"/>
                <w:sz w:val="34"/>
                <w:lang w:bidi="ar-SY"/>
              </w:rPr>
              <w:t>SMART</w:t>
            </w:r>
          </w:p>
        </w:tc>
      </w:tr>
      <w:tr w:rsidR="00160AFE" w14:paraId="6252FB38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3398FEB" w14:textId="77777777" w:rsidR="00160AFE" w:rsidRPr="00220D98" w:rsidRDefault="00160AFE" w:rsidP="00D41734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الحل المقترح للتغلب على عائق "نقص الوعي الذاتي"؟</w:t>
            </w:r>
          </w:p>
        </w:tc>
      </w:tr>
      <w:tr w:rsidR="00160AFE" w14:paraId="7E132638" w14:textId="77777777" w:rsidTr="00160AFE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247C6CCF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طلب التغذية الراجعة المستمرة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4671664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البحث عن راعٍ مهني (</w:t>
            </w:r>
            <w:r w:rsidRPr="00160AFE">
              <w:rPr>
                <w:rFonts w:ascii="Sakkal Majalla" w:hAnsi="Sakkal Majalla"/>
                <w:sz w:val="34"/>
                <w:lang w:bidi="ar-SY"/>
              </w:rPr>
              <w:t>Sponsor</w:t>
            </w: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)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1D2E853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تقسيم التغيير لخطوات صغيرة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3278481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الالتزام بالمهام الفنية فقط</w:t>
            </w:r>
          </w:p>
        </w:tc>
      </w:tr>
      <w:tr w:rsidR="00160AFE" w14:paraId="1AB32124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FAE3EFC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تعتبر الأهداف التي تمتد من 3 إلى 10 سنوات وتمثل الرؤية المستقبلية للفرد:</w:t>
            </w:r>
          </w:p>
        </w:tc>
      </w:tr>
      <w:tr w:rsidR="00160AFE" w14:paraId="57845434" w14:textId="77777777" w:rsidTr="00160AFE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50B2284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أهداف قصيرة المدى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73803E2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أهداف تشغيلية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3AF9DE74" w14:textId="77777777" w:rsidR="00160AFE" w:rsidRPr="00A33EA3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أهداف طويلة المدى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ED7CA9B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أهداف عاجلة</w:t>
            </w:r>
          </w:p>
        </w:tc>
      </w:tr>
      <w:tr w:rsidR="00160AFE" w14:paraId="19CFFE3E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A9F3C11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في نموذج (70:20:10)، النسبة التي تبلغ 20% من التعلم المهني تكتسب من خلال:</w:t>
            </w:r>
          </w:p>
        </w:tc>
      </w:tr>
      <w:tr w:rsidR="00160AFE" w14:paraId="3E869A5C" w14:textId="77777777" w:rsidTr="00160AFE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B594E7D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الدورات التدريبية الرسمية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0C24F392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العلاقات والتفاعل مع الآخرين والتوجيه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0A0D992" w14:textId="77777777" w:rsidR="00160AFE" w:rsidRPr="00A33EA3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التجارب العملية الصعبة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5C76BFD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قراءة الكتب والمجلات المتخصصة</w:t>
            </w:r>
          </w:p>
        </w:tc>
      </w:tr>
      <w:tr w:rsidR="00160AFE" w14:paraId="43DB8E15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CDC8B5F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إحدى استراتيجيات التميز الوظيفي التي تعتمد على عرض الإنجازات بطريقة مهنية والمشاركة الفاعلة في الاجتماعات هي:</w:t>
            </w:r>
          </w:p>
        </w:tc>
      </w:tr>
      <w:tr w:rsidR="00160AFE" w14:paraId="5FBFF766" w14:textId="77777777" w:rsidTr="00160AFE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58E69BE9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الظهور المهني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1F82325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التفكير الروتيني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76912B1" w14:textId="77777777" w:rsidR="00160AFE" w:rsidRPr="00A33EA3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الانعزال الوظيفي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4FED862" w14:textId="77777777" w:rsidR="00160AFE" w:rsidRPr="00A33EA3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التخطيط المالي</w:t>
            </w:r>
          </w:p>
        </w:tc>
      </w:tr>
      <w:tr w:rsidR="00160AFE" w14:paraId="5419AE3F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282EF0D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حرف (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R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) في منهجية صياغة الأهداف الذكية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SMART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يشير إلى أن يكون الهدف:</w:t>
            </w:r>
          </w:p>
        </w:tc>
      </w:tr>
      <w:tr w:rsidR="00160AFE" w14:paraId="6AB410DE" w14:textId="77777777" w:rsidTr="00160AFE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83E8FA2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قابلاً للقياس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3193782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محدداً بدقة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4973413B" w14:textId="77777777" w:rsidR="00160AFE" w:rsidRPr="009C13B5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ذا صلة بالطموحات المهنية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59A4774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منتهياً في وقت قصير</w:t>
            </w:r>
          </w:p>
        </w:tc>
      </w:tr>
      <w:tr w:rsidR="00160AFE" w14:paraId="7EE8F083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8F80BCA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المصطلح الذي يصف "سلسلة مترابطة من التجارب والخبرات والمناصب التي يشغلها الفرد طوال حياته العملية"؟</w:t>
            </w:r>
          </w:p>
        </w:tc>
      </w:tr>
      <w:tr w:rsidR="00160AFE" w14:paraId="0D771E97" w14:textId="77777777" w:rsidTr="00160AFE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95FD144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الوظيفة المؤقتة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7BEC0B52" w14:textId="77777777" w:rsidR="00160AFE" w:rsidRPr="003F7E5B" w:rsidRDefault="00160AFE" w:rsidP="00D41734">
            <w:pPr>
              <w:jc w:val="center"/>
              <w:rPr>
                <w:sz w:val="34"/>
                <w:rtl/>
              </w:rPr>
            </w:pPr>
            <w:r w:rsidRPr="00160AFE">
              <w:rPr>
                <w:sz w:val="34"/>
                <w:rtl/>
              </w:rPr>
              <w:t>المسار المهني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97B3F07" w14:textId="77777777" w:rsidR="00160AFE" w:rsidRPr="00E34879" w:rsidRDefault="00160AFE" w:rsidP="00D41734">
            <w:pPr>
              <w:jc w:val="center"/>
              <w:rPr>
                <w:sz w:val="34"/>
                <w:rtl/>
              </w:rPr>
            </w:pPr>
            <w:r w:rsidRPr="00160AFE">
              <w:rPr>
                <w:sz w:val="34"/>
                <w:rtl/>
              </w:rPr>
              <w:t>التدريب التعاوني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82DBB4B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التقييم الذاتي</w:t>
            </w:r>
          </w:p>
        </w:tc>
      </w:tr>
      <w:tr w:rsidR="00160AFE" w14:paraId="1C279423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DDD4187" w14:textId="77777777" w:rsidR="00160AFE" w:rsidRPr="00220D98" w:rsidRDefault="00160AFE" w:rsidP="00D41734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يعتبر "بناء شبكة علاقات مهنية قوية والبحث عن راعٍ مهني" حلاً لمواجهة عائق:</w:t>
            </w:r>
          </w:p>
        </w:tc>
      </w:tr>
      <w:tr w:rsidR="00160AFE" w14:paraId="17C3D987" w14:textId="77777777" w:rsidTr="00160AFE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56AD01E" w14:textId="77777777" w:rsidR="00160AFE" w:rsidRPr="003F7E5B" w:rsidRDefault="00160AFE" w:rsidP="00D41734">
            <w:pPr>
              <w:keepNext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الخوف من الفشل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5DBEDAB9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السقف الزجاجي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DD9E483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نقص المهارات التقنية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B2078B7" w14:textId="77777777" w:rsidR="00160AFE" w:rsidRDefault="00160AFE" w:rsidP="00D41734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0AFE">
              <w:rPr>
                <w:rFonts w:ascii="Sakkal Majalla" w:hAnsi="Sakkal Majalla"/>
                <w:sz w:val="34"/>
                <w:rtl/>
                <w:lang w:bidi="ar-SY"/>
              </w:rPr>
              <w:t>ضيق الوقت</w:t>
            </w:r>
          </w:p>
        </w:tc>
      </w:tr>
      <w:tr w:rsidR="00160AFE" w14:paraId="01542C42" w14:textId="77777777" w:rsidTr="00D4173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F7CC9BD" w14:textId="77777777" w:rsidR="00160AFE" w:rsidRPr="00220D98" w:rsidRDefault="00160AFE" w:rsidP="00D4173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60AFE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العنصر الذي يمثل "وصفاً واضحاً للوضع المستقبلي المنشود" في خطة التطوير الوظيفي هو:</w:t>
            </w:r>
          </w:p>
        </w:tc>
      </w:tr>
      <w:tr w:rsidR="00160AFE" w14:paraId="64E88B55" w14:textId="77777777" w:rsidTr="00160AFE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532963A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الرسالة المهنية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0B9F607" w14:textId="77777777" w:rsidR="00160AFE" w:rsidRPr="003F7E5B" w:rsidRDefault="00160AFE" w:rsidP="00D4173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تحليل الفجوات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09205069" w14:textId="77777777" w:rsidR="00160AFE" w:rsidRPr="00DC7EB7" w:rsidRDefault="00160AFE" w:rsidP="00D4173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الرؤية المهنية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7B9907B" w14:textId="77777777" w:rsidR="00160AFE" w:rsidRPr="00DC7EB7" w:rsidRDefault="00160AFE" w:rsidP="00D41734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0AFE">
              <w:rPr>
                <w:rFonts w:ascii="Sakkal Majalla" w:hAnsi="Sakkal Majalla"/>
                <w:sz w:val="34"/>
                <w:rtl/>
              </w:rPr>
              <w:t>مؤشرات النجاح</w:t>
            </w:r>
          </w:p>
        </w:tc>
      </w:tr>
    </w:tbl>
    <w:p w14:paraId="5D355E8B" w14:textId="77777777" w:rsidR="00464AA2" w:rsidRDefault="00464AA2" w:rsidP="00886328">
      <w:pPr>
        <w:spacing w:after="160" w:line="259" w:lineRule="auto"/>
        <w:jc w:val="left"/>
      </w:pPr>
    </w:p>
    <w:sectPr w:rsidR="00464AA2" w:rsidSect="005414E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39FC9" w14:textId="77777777" w:rsidR="000E2172" w:rsidRDefault="000E2172" w:rsidP="00F53D08">
      <w:pPr>
        <w:spacing w:line="240" w:lineRule="auto"/>
      </w:pPr>
      <w:r>
        <w:separator/>
      </w:r>
    </w:p>
  </w:endnote>
  <w:endnote w:type="continuationSeparator" w:id="0">
    <w:p w14:paraId="73179876" w14:textId="77777777" w:rsidR="000E2172" w:rsidRDefault="000E2172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4A521" w14:textId="77777777" w:rsidR="003038DF" w:rsidRDefault="003038D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8F270" w14:textId="55273756" w:rsidR="00220D98" w:rsidRPr="00220D98" w:rsidRDefault="003038DF" w:rsidP="00220D98">
    <w:pPr>
      <w:pStyle w:val="a4"/>
      <w:spacing w:line="360" w:lineRule="auto"/>
      <w:jc w:val="right"/>
      <w:rPr>
        <w:color w:val="168489"/>
        <w:sz w:val="40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746924F" wp14:editId="33B256CA">
              <wp:simplePos x="0" y="0"/>
              <wp:positionH relativeFrom="column">
                <wp:posOffset>-774065</wp:posOffset>
              </wp:positionH>
              <wp:positionV relativeFrom="page">
                <wp:posOffset>10449296</wp:posOffset>
              </wp:positionV>
              <wp:extent cx="1466850" cy="282575"/>
              <wp:effectExtent l="0" t="0" r="0" b="3175"/>
              <wp:wrapNone/>
              <wp:docPr id="19870840" name="مستطيل 198708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68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BA8941" w14:textId="77777777" w:rsidR="003038DF" w:rsidRPr="007C020A" w:rsidRDefault="003038DF" w:rsidP="003038DF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46924F" id="مستطيل 19870840" o:spid="_x0000_s1069" style="position:absolute;margin-left:-60.95pt;margin-top:822.8pt;width:115.5pt;height:2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" filled="f" stroked="f" strokeweight="1pt">
              <v:textbox>
                <w:txbxContent>
                  <w:p w14:paraId="56BA8941" w14:textId="77777777" w:rsidR="003038DF" w:rsidRPr="007C020A" w:rsidRDefault="003038DF" w:rsidP="003038DF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sdt>
      <w:sdtPr>
        <w:rPr>
          <w:color w:val="168489"/>
          <w:sz w:val="40"/>
          <w:szCs w:val="44"/>
          <w:rtl/>
        </w:rPr>
        <w:id w:val="681860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0D98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1C2BB31D" wp14:editId="73650473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2272A9A9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220D98">
          <w:rPr>
            <w:color w:val="168489"/>
            <w:sz w:val="40"/>
            <w:szCs w:val="44"/>
          </w:rPr>
          <w:fldChar w:fldCharType="begin"/>
        </w:r>
        <w:r w:rsidR="00220D98" w:rsidRPr="00220D98">
          <w:rPr>
            <w:color w:val="168489"/>
            <w:sz w:val="40"/>
            <w:szCs w:val="44"/>
          </w:rPr>
          <w:instrText xml:space="preserve"> PAGE   \* MERGEFORMAT </w:instrText>
        </w:r>
        <w:r w:rsidR="00220D98" w:rsidRPr="00220D98">
          <w:rPr>
            <w:color w:val="168489"/>
            <w:sz w:val="40"/>
            <w:szCs w:val="44"/>
          </w:rPr>
          <w:fldChar w:fldCharType="separate"/>
        </w:r>
        <w:r w:rsidR="00220D98" w:rsidRPr="00220D98">
          <w:rPr>
            <w:noProof/>
            <w:color w:val="168489"/>
            <w:sz w:val="40"/>
            <w:szCs w:val="44"/>
          </w:rPr>
          <w:t>2</w:t>
        </w:r>
        <w:r w:rsidR="00220D98" w:rsidRPr="00220D98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5E599956" w14:textId="5C82BA1A" w:rsidR="00A46D9A" w:rsidRDefault="003038DF">
    <w:pPr>
      <w:pStyle w:val="a4"/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65600F1" wp14:editId="04C20BEF">
              <wp:simplePos x="0" y="0"/>
              <wp:positionH relativeFrom="column">
                <wp:posOffset>1795097</wp:posOffset>
              </wp:positionH>
              <wp:positionV relativeFrom="paragraph">
                <wp:posOffset>69850</wp:posOffset>
              </wp:positionV>
              <wp:extent cx="1480149" cy="304800"/>
              <wp:effectExtent l="0" t="0" r="0" b="0"/>
              <wp:wrapNone/>
              <wp:docPr id="973351143" name="مربع نص 9733511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0149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9B2D76" w14:textId="77777777" w:rsidR="003038DF" w:rsidRPr="00107953" w:rsidRDefault="003038DF" w:rsidP="003038D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107953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5600F1" id="_x0000_t202" coordsize="21600,21600" o:spt="202" path="m,l,21600r21600,l21600,xe">
              <v:stroke joinstyle="miter"/>
              <v:path gradientshapeok="t" o:connecttype="rect"/>
            </v:shapetype>
            <v:shape id="مربع نص 973351143" o:spid="_x0000_s1070" type="#_x0000_t202" style="position:absolute;left:0;text-align:left;margin-left:141.35pt;margin-top:5.5pt;width:116.5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" filled="f" stroked="f" strokeweight=".5pt">
              <v:textbox>
                <w:txbxContent>
                  <w:p w14:paraId="719B2D76" w14:textId="77777777" w:rsidR="003038DF" w:rsidRPr="00107953" w:rsidRDefault="003038DF" w:rsidP="003038D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107953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5A7269E" wp14:editId="23DD8A54">
              <wp:simplePos x="0" y="0"/>
              <wp:positionH relativeFrom="column">
                <wp:posOffset>3684905</wp:posOffset>
              </wp:positionH>
              <wp:positionV relativeFrom="paragraph">
                <wp:posOffset>159756</wp:posOffset>
              </wp:positionV>
              <wp:extent cx="2374265" cy="1402715"/>
              <wp:effectExtent l="0" t="0" r="0" b="0"/>
              <wp:wrapNone/>
              <wp:docPr id="196458769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E8FB5E0" w14:textId="77777777" w:rsidR="003038DF" w:rsidRPr="00DC31A5" w:rsidRDefault="003038DF" w:rsidP="003038D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1A4133A2" w14:textId="77777777" w:rsidR="003038DF" w:rsidRPr="00DC31A5" w:rsidRDefault="003038DF" w:rsidP="003038D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52669F00" w14:textId="77777777" w:rsidR="003038DF" w:rsidRPr="00DC31A5" w:rsidRDefault="003038DF" w:rsidP="003038D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45EE91F9" w14:textId="77777777" w:rsidR="003038DF" w:rsidRPr="00DC31A5" w:rsidRDefault="003038DF" w:rsidP="003038D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Mobile &amp; whatssup:</w:t>
                          </w:r>
                        </w:p>
                        <w:p w14:paraId="6C62E887" w14:textId="77777777" w:rsidR="003038DF" w:rsidRDefault="003038DF" w:rsidP="003038D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297F728A" w14:textId="77777777" w:rsidR="003038DF" w:rsidRPr="00DC31A5" w:rsidRDefault="003038DF" w:rsidP="003038D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5A7269E" id="مستطيل 38" o:spid="_x0000_s1071" style="position:absolute;left:0;text-align:left;margin-left:290.15pt;margin-top:12.6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PPmaft8AAAAKAQAA&#10;DwAAAAAAAAAAAAAAAADQBAAAZHJzL2Rvd25yZXYueG1sUEsFBgAAAAAEAAQA8wAAANwFAAAAAA==&#10;" filled="f" stroked="f" strokeweight="1pt">
              <v:textbox>
                <w:txbxContent>
                  <w:p w14:paraId="6E8FB5E0" w14:textId="77777777" w:rsidR="003038DF" w:rsidRPr="00DC31A5" w:rsidRDefault="003038DF" w:rsidP="003038D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1A4133A2" w14:textId="77777777" w:rsidR="003038DF" w:rsidRPr="00DC31A5" w:rsidRDefault="003038DF" w:rsidP="003038D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52669F00" w14:textId="77777777" w:rsidR="003038DF" w:rsidRPr="00DC31A5" w:rsidRDefault="003038DF" w:rsidP="003038D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45EE91F9" w14:textId="77777777" w:rsidR="003038DF" w:rsidRPr="00DC31A5" w:rsidRDefault="003038DF" w:rsidP="003038D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Mobile &amp; whatssup:</w:t>
                    </w:r>
                  </w:p>
                  <w:p w14:paraId="6C62E887" w14:textId="77777777" w:rsidR="003038DF" w:rsidRDefault="003038DF" w:rsidP="003038D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297F728A" w14:textId="77777777" w:rsidR="003038DF" w:rsidRPr="00DC31A5" w:rsidRDefault="003038DF" w:rsidP="003038DF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2AD9F" w14:textId="77777777" w:rsidR="003038DF" w:rsidRDefault="003038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6AFB5" w14:textId="77777777" w:rsidR="000E2172" w:rsidRDefault="000E2172" w:rsidP="00F53D08">
      <w:pPr>
        <w:spacing w:line="240" w:lineRule="auto"/>
      </w:pPr>
      <w:r>
        <w:separator/>
      </w:r>
    </w:p>
  </w:footnote>
  <w:footnote w:type="continuationSeparator" w:id="0">
    <w:p w14:paraId="5142F02D" w14:textId="77777777" w:rsidR="000E2172" w:rsidRDefault="000E2172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65409" w14:textId="77777777" w:rsidR="003038DF" w:rsidRDefault="003038D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35EDB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7EF504E8" wp14:editId="18CA3603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086E323" wp14:editId="71C48B94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916E8D" w14:textId="513038CD" w:rsidR="00220D98" w:rsidRDefault="00440463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440463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التطوير الوظيفي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86E323" id="Group 38" o:spid="_x0000_s1066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6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53916E8D" w14:textId="513038CD" w:rsidR="00220D98" w:rsidRDefault="00440463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440463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التطوير الوظيفي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589AE5A1" w14:textId="77777777" w:rsidR="00A46D9A" w:rsidRDefault="00A46D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FF321" w14:textId="77777777" w:rsidR="003038DF" w:rsidRDefault="003038D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00.1pt;height:372.9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1287203">
    <w:abstractNumId w:val="34"/>
  </w:num>
  <w:num w:numId="2" w16cid:durableId="1479107487">
    <w:abstractNumId w:val="18"/>
  </w:num>
  <w:num w:numId="3" w16cid:durableId="827794499">
    <w:abstractNumId w:val="19"/>
  </w:num>
  <w:num w:numId="4" w16cid:durableId="1692293548">
    <w:abstractNumId w:val="30"/>
  </w:num>
  <w:num w:numId="5" w16cid:durableId="845098129">
    <w:abstractNumId w:val="4"/>
  </w:num>
  <w:num w:numId="6" w16cid:durableId="1232614437">
    <w:abstractNumId w:val="1"/>
  </w:num>
  <w:num w:numId="7" w16cid:durableId="1287466028">
    <w:abstractNumId w:val="13"/>
  </w:num>
  <w:num w:numId="8" w16cid:durableId="448626422">
    <w:abstractNumId w:val="29"/>
  </w:num>
  <w:num w:numId="9" w16cid:durableId="1559707074">
    <w:abstractNumId w:val="24"/>
  </w:num>
  <w:num w:numId="10" w16cid:durableId="698433864">
    <w:abstractNumId w:val="33"/>
  </w:num>
  <w:num w:numId="11" w16cid:durableId="275256862">
    <w:abstractNumId w:val="21"/>
  </w:num>
  <w:num w:numId="12" w16cid:durableId="1879583627">
    <w:abstractNumId w:val="37"/>
  </w:num>
  <w:num w:numId="13" w16cid:durableId="1520966007">
    <w:abstractNumId w:val="10"/>
  </w:num>
  <w:num w:numId="14" w16cid:durableId="1181356344">
    <w:abstractNumId w:val="12"/>
  </w:num>
  <w:num w:numId="15" w16cid:durableId="1659841389">
    <w:abstractNumId w:val="8"/>
  </w:num>
  <w:num w:numId="16" w16cid:durableId="1966348355">
    <w:abstractNumId w:val="28"/>
  </w:num>
  <w:num w:numId="17" w16cid:durableId="1443107321">
    <w:abstractNumId w:val="31"/>
  </w:num>
  <w:num w:numId="18" w16cid:durableId="1875382267">
    <w:abstractNumId w:val="0"/>
  </w:num>
  <w:num w:numId="19" w16cid:durableId="451484734">
    <w:abstractNumId w:val="23"/>
  </w:num>
  <w:num w:numId="20" w16cid:durableId="598100889">
    <w:abstractNumId w:val="35"/>
  </w:num>
  <w:num w:numId="21" w16cid:durableId="900793256">
    <w:abstractNumId w:val="16"/>
  </w:num>
  <w:num w:numId="22" w16cid:durableId="1621573288">
    <w:abstractNumId w:val="9"/>
  </w:num>
  <w:num w:numId="23" w16cid:durableId="1344239936">
    <w:abstractNumId w:val="25"/>
  </w:num>
  <w:num w:numId="24" w16cid:durableId="645008402">
    <w:abstractNumId w:val="20"/>
  </w:num>
  <w:num w:numId="25" w16cid:durableId="928611833">
    <w:abstractNumId w:val="11"/>
  </w:num>
  <w:num w:numId="26" w16cid:durableId="507715025">
    <w:abstractNumId w:val="32"/>
  </w:num>
  <w:num w:numId="27" w16cid:durableId="1601722058">
    <w:abstractNumId w:val="5"/>
  </w:num>
  <w:num w:numId="28" w16cid:durableId="614601104">
    <w:abstractNumId w:val="27"/>
  </w:num>
  <w:num w:numId="29" w16cid:durableId="1037782150">
    <w:abstractNumId w:val="36"/>
  </w:num>
  <w:num w:numId="30" w16cid:durableId="1190492590">
    <w:abstractNumId w:val="15"/>
  </w:num>
  <w:num w:numId="31" w16cid:durableId="1637375390">
    <w:abstractNumId w:val="7"/>
  </w:num>
  <w:num w:numId="32" w16cid:durableId="473569220">
    <w:abstractNumId w:val="3"/>
  </w:num>
  <w:num w:numId="33" w16cid:durableId="966938000">
    <w:abstractNumId w:val="22"/>
  </w:num>
  <w:num w:numId="34" w16cid:durableId="1395471420">
    <w:abstractNumId w:val="6"/>
  </w:num>
  <w:num w:numId="35" w16cid:durableId="21027515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7624968">
    <w:abstractNumId w:val="26"/>
  </w:num>
  <w:num w:numId="37" w16cid:durableId="1104492363">
    <w:abstractNumId w:val="17"/>
  </w:num>
  <w:num w:numId="38" w16cid:durableId="1668556225">
    <w:abstractNumId w:val="2"/>
  </w:num>
  <w:num w:numId="39" w16cid:durableId="2583800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463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2172"/>
    <w:rsid w:val="000E7395"/>
    <w:rsid w:val="000F65A1"/>
    <w:rsid w:val="0010760E"/>
    <w:rsid w:val="001101A0"/>
    <w:rsid w:val="00116F94"/>
    <w:rsid w:val="00117F51"/>
    <w:rsid w:val="00127DD8"/>
    <w:rsid w:val="00146067"/>
    <w:rsid w:val="00150A53"/>
    <w:rsid w:val="00160AFE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95E13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38DF"/>
    <w:rsid w:val="00305CD1"/>
    <w:rsid w:val="0032182E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463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087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25528"/>
    <w:rsid w:val="00834853"/>
    <w:rsid w:val="008452D0"/>
    <w:rsid w:val="008500D7"/>
    <w:rsid w:val="00853D96"/>
    <w:rsid w:val="00857CC6"/>
    <w:rsid w:val="0086102A"/>
    <w:rsid w:val="0086361A"/>
    <w:rsid w:val="00880428"/>
    <w:rsid w:val="00881264"/>
    <w:rsid w:val="008855B3"/>
    <w:rsid w:val="00885E2E"/>
    <w:rsid w:val="00886328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84B17"/>
    <w:rsid w:val="00985605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93C30"/>
    <w:rsid w:val="00DA0D9D"/>
    <w:rsid w:val="00DB7EB2"/>
    <w:rsid w:val="00DC5D13"/>
    <w:rsid w:val="00DC7EB7"/>
    <w:rsid w:val="00DD042E"/>
    <w:rsid w:val="00DE265B"/>
    <w:rsid w:val="00DF6C5A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A4DD2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EC79C"/>
  <w15:chartTrackingRefBased/>
  <w15:docId w15:val="{367B5839-8478-4D1A-A611-44411AA2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styleId="1-6">
    <w:name w:val="List Table 1 Light Accent 6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8863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://www.dawliatraining.com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dawliatraining.com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/" TargetMode="External"/><Relationship Id="rId14" Type="http://schemas.openxmlformats.org/officeDocument/2006/relationships/hyperlink" Target="http://www.dawliatraining.com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7</TotalTime>
  <Pages>13</Pages>
  <Words>1261</Words>
  <Characters>7191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4</cp:revision>
  <cp:lastPrinted>2022-03-26T18:07:00Z</cp:lastPrinted>
  <dcterms:created xsi:type="dcterms:W3CDTF">2026-04-18T21:24:00Z</dcterms:created>
  <dcterms:modified xsi:type="dcterms:W3CDTF">2026-06-07T06:45:00Z</dcterms:modified>
</cp:coreProperties>
</file>